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45C59" w:rsidRPr="00757972" w:rsidTr="00C45C5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54CB7" w:rsidRPr="00254CB7" w:rsidRDefault="00C45C59" w:rsidP="00254CB7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97A9C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="00254CB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254CB7" w:rsidRPr="00254CB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ΠΤΕΑ-1</w:t>
            </w:r>
          </w:p>
          <w:p w:rsidR="00C45C59" w:rsidRPr="00297A9C" w:rsidRDefault="00C45C59" w:rsidP="00C45C5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το RICOH AFICIO Μ2701</w:t>
            </w:r>
          </w:p>
        </w:tc>
      </w:tr>
      <w:tr w:rsidR="00C45C59" w:rsidRPr="00820A4B" w:rsidTr="00C45C5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C45C59" w:rsidRPr="00820A4B" w:rsidTr="00C45C5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C45C59" w:rsidRPr="00820A4B" w:rsidTr="00C45C5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45C59" w:rsidRPr="00820A4B" w:rsidTr="00C45C59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820A4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Τύπος</w:t>
            </w:r>
            <w:r w:rsidRPr="00820A4B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: Original MP2014 TNR CRTR BLACK (4k) (842128) 4000pp</w:t>
            </w:r>
          </w:p>
        </w:tc>
        <w:tc>
          <w:tcPr>
            <w:tcW w:w="1080" w:type="dxa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C45C59" w:rsidRPr="00820A4B" w:rsidTr="00C45C59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45C59" w:rsidRPr="00820A4B" w:rsidRDefault="00C45C59" w:rsidP="00C45C5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5F039E" w:rsidRDefault="005F039E"/>
    <w:p w:rsidR="00254CB7" w:rsidRDefault="00254CB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F7CF3" w:rsidRPr="00757972" w:rsidTr="00A35B4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F7CF3" w:rsidRPr="00254CB7" w:rsidRDefault="004F7CF3" w:rsidP="004F7CF3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97A9C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: ΠΤΕΑ-2</w:t>
            </w:r>
          </w:p>
          <w:p w:rsidR="004F7CF3" w:rsidRPr="00297A9C" w:rsidRDefault="004F7CF3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97A9C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το </w:t>
            </w:r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>RICOH</w:t>
            </w:r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Μ</w:t>
            </w:r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>P</w:t>
            </w:r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3055 </w:t>
            </w:r>
          </w:p>
        </w:tc>
      </w:tr>
      <w:tr w:rsidR="004F7CF3" w:rsidRPr="00820A4B" w:rsidTr="00A35B4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4F7CF3" w:rsidRPr="00820A4B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4F7CF3" w:rsidRPr="00820A4B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F7CF3" w:rsidRPr="00820A4B" w:rsidTr="00A35B4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820A4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Τύπος</w:t>
            </w:r>
            <w:r w:rsidRPr="00820A4B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: Ricoh 842124 Black Toner Cartridge 24000 pp</w:t>
            </w:r>
          </w:p>
        </w:tc>
        <w:tc>
          <w:tcPr>
            <w:tcW w:w="1080" w:type="dxa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4F7CF3" w:rsidRPr="00820A4B" w:rsidTr="00A35B4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CF3" w:rsidRPr="00820A4B" w:rsidRDefault="004F7CF3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4F7CF3" w:rsidRDefault="004F7CF3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A5045" w:rsidRPr="00757972" w:rsidTr="00A35B4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A5045" w:rsidRPr="00BA5045" w:rsidRDefault="00BA5045" w:rsidP="00BA5045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A504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ΕΙΔΟΣ: 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ΠΤΕΑ-3</w:t>
            </w:r>
          </w:p>
          <w:p w:rsidR="00BA5045" w:rsidRPr="00297A9C" w:rsidRDefault="00BA5045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97A9C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το </w:t>
            </w:r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>RICOH</w:t>
            </w:r>
            <w:r w:rsidRPr="00297A9C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2032</w:t>
            </w:r>
          </w:p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BA5045" w:rsidRPr="00820A4B" w:rsidTr="00A35B4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BA5045" w:rsidRPr="00820A4B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BA5045" w:rsidRPr="00820A4B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A5045" w:rsidRPr="00820A4B" w:rsidTr="00A35B4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820A4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Τύπος</w:t>
            </w:r>
            <w:r w:rsidRPr="00820A4B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: Genuine Ricoh - 360 Gram Cartridge - TYPE 2120D - Estimated Yield 11,000 pages</w:t>
            </w:r>
          </w:p>
        </w:tc>
        <w:tc>
          <w:tcPr>
            <w:tcW w:w="1080" w:type="dxa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BA5045" w:rsidRPr="00820A4B" w:rsidTr="00A35B4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A5045" w:rsidRPr="00820A4B" w:rsidRDefault="00BA5045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A5045" w:rsidRDefault="00BA5045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F21F9" w:rsidRPr="002F21F9" w:rsidTr="00A35B4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F21F9" w:rsidRPr="00BA5045" w:rsidRDefault="002F21F9" w:rsidP="002F21F9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A504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ΕΙΔΟΣ: 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ΠΤΕΑ-4</w:t>
            </w:r>
          </w:p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21F9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2F21F9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το RICOH P310</w:t>
            </w:r>
          </w:p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2F21F9" w:rsidRPr="002F21F9" w:rsidTr="00A35B4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2F21F9" w:rsidRPr="002F21F9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2F21F9" w:rsidRPr="002F21F9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F21F9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F21F9" w:rsidRPr="002F21F9" w:rsidTr="00A35B4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Τύπος: </w:t>
            </w:r>
            <w:r w:rsidRPr="002F21F9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Ricoh</w:t>
            </w:r>
            <w:r w:rsidRPr="002F21F9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408281 (</w:t>
            </w:r>
            <w:r w:rsidRPr="002F21F9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SO</w:t>
            </w:r>
            <w:r w:rsidRPr="002F21F9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330</w:t>
            </w:r>
            <w:r w:rsidRPr="002F21F9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H</w:t>
            </w:r>
            <w:r w:rsidRPr="002F21F9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) Γνήσιο </w:t>
            </w:r>
            <w:r w:rsidRPr="002F21F9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Toner</w:t>
            </w:r>
            <w:r w:rsidRPr="002F21F9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7000 Σελίδων</w:t>
            </w:r>
          </w:p>
        </w:tc>
        <w:tc>
          <w:tcPr>
            <w:tcW w:w="1080" w:type="dxa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2F21F9" w:rsidRPr="002F21F9" w:rsidTr="00A35B4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2F21F9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2F21F9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F21F9" w:rsidRPr="002F21F9" w:rsidRDefault="002F21F9" w:rsidP="002F21F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2F21F9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A5045" w:rsidRDefault="00BA5045">
      <w:pPr>
        <w:rPr>
          <w:lang w:val="en-US"/>
        </w:rPr>
      </w:pPr>
    </w:p>
    <w:p w:rsidR="00AB3F14" w:rsidRDefault="00AB3F14">
      <w:pPr>
        <w:rPr>
          <w:lang w:val="en-US"/>
        </w:rPr>
      </w:pPr>
    </w:p>
    <w:p w:rsidR="00AB3F14" w:rsidRDefault="00AB3F14">
      <w:pPr>
        <w:rPr>
          <w:lang w:val="en-US"/>
        </w:rPr>
      </w:pPr>
    </w:p>
    <w:p w:rsidR="00AB3F14" w:rsidRDefault="00AB3F14">
      <w:pPr>
        <w:rPr>
          <w:lang w:val="en-US"/>
        </w:rPr>
      </w:pPr>
    </w:p>
    <w:p w:rsidR="00AB3F14" w:rsidRDefault="00AB3F14">
      <w:pPr>
        <w:rPr>
          <w:lang w:val="en-US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40EAA" w:rsidRPr="00340EAA" w:rsidTr="00A35B4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B3F14" w:rsidRPr="00BA5045" w:rsidRDefault="00AB3F14" w:rsidP="00AB3F14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A504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lastRenderedPageBreak/>
              <w:t xml:space="preserve">ΕΙΔΟΣ: 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ΠΤΕΑ-5</w:t>
            </w:r>
          </w:p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40EAA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340EAA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εκτυπωτή XEROX B210 </w:t>
            </w:r>
          </w:p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340EAA" w:rsidRPr="00340EAA" w:rsidTr="00A35B4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340EAA" w:rsidRPr="00340EAA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340EAA" w:rsidRPr="00340EAA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40EAA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340EAA" w:rsidRPr="00340EAA" w:rsidTr="00A35B4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Τύπος: 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Xerox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B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205 Γνήσιο 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Toner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Laser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Εκτυπωτή Μαύρο 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High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Capacity</w:t>
            </w:r>
            <w:r w:rsidRPr="00340EAA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3000 Σελίδων</w:t>
            </w:r>
          </w:p>
        </w:tc>
        <w:tc>
          <w:tcPr>
            <w:tcW w:w="1080" w:type="dxa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340EAA" w:rsidRPr="00340EAA" w:rsidTr="00A35B4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340EAA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0EAA" w:rsidRPr="00340EAA" w:rsidRDefault="00340EAA" w:rsidP="00340EAA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340EAA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2F21F9" w:rsidRDefault="002F21F9">
      <w:pPr>
        <w:rPr>
          <w:lang w:val="en-US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54428" w:rsidRPr="00154428" w:rsidTr="00A35B4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24D1E" w:rsidRPr="00BA5045" w:rsidRDefault="00E24D1E" w:rsidP="00E24D1E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A5045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ΕΙΔΟΣ: 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ΠΤΕΑ-6</w:t>
            </w:r>
          </w:p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428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154428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εκτυπωτή SAMSUNG M2825ND</w:t>
            </w:r>
          </w:p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154428" w:rsidRPr="00154428" w:rsidTr="00A35B4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154428" w:rsidRPr="00154428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154428" w:rsidRPr="00154428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54428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54428" w:rsidRPr="00154428" w:rsidTr="00A35B4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54428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Τύ</w:t>
            </w:r>
            <w:proofErr w:type="spellEnd"/>
            <w:r w:rsidRPr="00154428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πος: MLT-D116L Compatible Samsung Black Toner (3000 pages)</w:t>
            </w:r>
          </w:p>
        </w:tc>
        <w:tc>
          <w:tcPr>
            <w:tcW w:w="1080" w:type="dxa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154428" w:rsidRPr="00154428" w:rsidTr="00A35B4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154428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54428" w:rsidRPr="00154428" w:rsidRDefault="00154428" w:rsidP="0015442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5442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9259F" w:rsidRDefault="0099259F">
      <w:pPr>
        <w:rPr>
          <w:lang w:val="en-US"/>
        </w:rPr>
      </w:pPr>
    </w:p>
    <w:p w:rsidR="00154428" w:rsidRDefault="00154428">
      <w:pPr>
        <w:rPr>
          <w:lang w:val="en-US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961EF" w:rsidRPr="008961EF" w:rsidTr="00A35B4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961EF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8961EF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: </w:t>
            </w:r>
            <w:r w:rsidRPr="008961EF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ΠΤΕΑ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>-7</w:t>
            </w:r>
          </w:p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8961EF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961EF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8961EF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8961EF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για</w:t>
            </w:r>
            <w:r w:rsidRPr="008961EF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8961EF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εκτυπωτή</w:t>
            </w:r>
            <w:r w:rsidRPr="008961EF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LEXMARK MS417dn</w:t>
            </w:r>
            <w:r w:rsidRPr="008961EF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8961EF" w:rsidRPr="008961EF" w:rsidTr="00A35B4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8961EF" w:rsidRPr="008961EF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8961EF" w:rsidRPr="008961EF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961EF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961EF" w:rsidRPr="008961EF" w:rsidTr="00A35B4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Τύπος: 51</w:t>
            </w:r>
            <w:r w:rsidRPr="008961EF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B</w:t>
            </w:r>
            <w:r w:rsidRPr="008961EF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2000 Γνήσιο </w:t>
            </w:r>
            <w:r w:rsidRPr="008961EF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Toner</w:t>
            </w:r>
            <w:r w:rsidRPr="008961EF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Μαύρο 2500 Σελίδων</w:t>
            </w:r>
          </w:p>
        </w:tc>
        <w:tc>
          <w:tcPr>
            <w:tcW w:w="1080" w:type="dxa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961EF" w:rsidRPr="008961EF" w:rsidTr="00A35B4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961EF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961EF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961EF" w:rsidRPr="008961EF" w:rsidRDefault="008961EF" w:rsidP="008961EF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961EF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E6039" w:rsidRDefault="00DE6039"/>
    <w:p w:rsidR="00657E56" w:rsidRDefault="00657E56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35B44" w:rsidRPr="00A35B44" w:rsidTr="00A35B4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B1C92" w:rsidRPr="009B1C92" w:rsidRDefault="009B1C92" w:rsidP="009B1C92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B1C92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ΕΙΔΟΣ: ΠΤΕΑ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-8</w:t>
            </w:r>
          </w:p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5B4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A35B4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εκτυπωτή HP </w:t>
            </w:r>
            <w:proofErr w:type="spellStart"/>
            <w:r w:rsidRPr="00A35B4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Color</w:t>
            </w:r>
            <w:proofErr w:type="spellEnd"/>
            <w:r w:rsidRPr="00A35B4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5B4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Laser</w:t>
            </w:r>
            <w:proofErr w:type="spellEnd"/>
            <w:r w:rsidRPr="00A35B4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150A</w:t>
            </w:r>
          </w:p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A35B44" w:rsidRPr="00A35B44" w:rsidTr="00A35B4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A35B44" w:rsidRPr="00A35B44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A35B44" w:rsidRPr="00A35B44" w:rsidTr="00A35B4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35B4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35B44" w:rsidRPr="00A35B44" w:rsidTr="00A35B4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Τύπος:  HP 117A Γνήσιο  Μαύρο 1000 Σελίδων</w:t>
            </w:r>
          </w:p>
        </w:tc>
        <w:tc>
          <w:tcPr>
            <w:tcW w:w="1080" w:type="dxa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A35B44" w:rsidRPr="00A35B44" w:rsidTr="00A35B4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35B44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35B44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5B44" w:rsidRPr="00A35B44" w:rsidRDefault="00A35B44" w:rsidP="00A35B4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35B4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A35B44" w:rsidRDefault="00A35B44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000F4" w:rsidRPr="00C000F4" w:rsidTr="006B175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ΕΙΔΟΣ: ΠΤΕΑ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-9</w:t>
            </w:r>
          </w:p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00F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C000F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εκτυπωτή HP </w:t>
            </w:r>
            <w:proofErr w:type="spellStart"/>
            <w:r w:rsidRPr="00C000F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Color</w:t>
            </w:r>
            <w:proofErr w:type="spellEnd"/>
            <w:r w:rsidRPr="00C000F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000F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Laser</w:t>
            </w:r>
            <w:proofErr w:type="spellEnd"/>
            <w:r w:rsidRPr="00C000F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150A</w:t>
            </w:r>
          </w:p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C000F4" w:rsidRPr="00C000F4" w:rsidTr="006B175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lastRenderedPageBreak/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C000F4" w:rsidRPr="00C000F4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C000F4" w:rsidRPr="00C000F4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C000F4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000F4" w:rsidRPr="00C000F4" w:rsidTr="006B175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Τύπος:  </w:t>
            </w:r>
            <w:r w:rsidRPr="00C000F4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HP</w:t>
            </w:r>
            <w:r w:rsidRPr="00C000F4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117</w:t>
            </w:r>
            <w:r w:rsidRPr="00C000F4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A</w:t>
            </w:r>
            <w:r w:rsidRPr="00C000F4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Γνήσιο  Κίτρινο 700 Σελίδων</w:t>
            </w:r>
          </w:p>
        </w:tc>
        <w:tc>
          <w:tcPr>
            <w:tcW w:w="1080" w:type="dxa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C000F4" w:rsidRPr="00C000F4" w:rsidTr="006B175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000F4" w:rsidRPr="00C000F4" w:rsidRDefault="00C000F4" w:rsidP="00C000F4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000F4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C000F4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000F4" w:rsidRPr="00C000F4" w:rsidRDefault="00C000F4" w:rsidP="00C000F4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6F1623" w:rsidRDefault="006F1623" w:rsidP="00A727D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727D7" w:rsidRPr="00A727D7" w:rsidTr="006B175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727D7" w:rsidRPr="00C000F4" w:rsidRDefault="00A727D7" w:rsidP="00A727D7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ΕΙΔΟΣ: ΠΤΕΑ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-10</w:t>
            </w:r>
          </w:p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εκτυπωτή HP </w:t>
            </w:r>
            <w:proofErr w:type="spellStart"/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Color</w:t>
            </w:r>
            <w:proofErr w:type="spellEnd"/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Laser</w:t>
            </w:r>
            <w:proofErr w:type="spellEnd"/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150A </w:t>
            </w:r>
          </w:p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A727D7" w:rsidRPr="00A727D7" w:rsidTr="006B175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A727D7" w:rsidRPr="00A727D7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A727D7" w:rsidRPr="00A727D7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727D7" w:rsidRPr="00A727D7" w:rsidTr="006B175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Τύπος:  </w:t>
            </w: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HP</w:t>
            </w: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117</w:t>
            </w: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A</w:t>
            </w: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Γνήσιο  </w:t>
            </w:r>
            <w:proofErr w:type="spellStart"/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Ματζέντα</w:t>
            </w:r>
            <w:proofErr w:type="spellEnd"/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 1000 Σελίδων</w:t>
            </w:r>
          </w:p>
        </w:tc>
        <w:tc>
          <w:tcPr>
            <w:tcW w:w="1080" w:type="dxa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A727D7" w:rsidRPr="00A727D7" w:rsidTr="006B175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727D7" w:rsidRPr="00A727D7" w:rsidRDefault="00A727D7" w:rsidP="00A727D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727D7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A727D7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A727D7" w:rsidRDefault="00A727D7" w:rsidP="00A727D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727D7" w:rsidRPr="00A727D7" w:rsidTr="006B175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727D7" w:rsidRPr="00C000F4" w:rsidRDefault="00A727D7" w:rsidP="00A727D7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C000F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ΕΙΔΟΣ: ΠΤΕΑ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-11</w:t>
            </w:r>
          </w:p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Τόνερ</w:t>
            </w:r>
            <w:proofErr w:type="spellEnd"/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για εκτυπωτή </w:t>
            </w: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>HP</w:t>
            </w: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>Color</w:t>
            </w: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>Laser</w:t>
            </w: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150</w:t>
            </w: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>A</w:t>
            </w: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A727D7" w:rsidRPr="00A727D7" w:rsidTr="006B175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A727D7" w:rsidRPr="00A727D7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A727D7" w:rsidRPr="00A727D7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727D7" w:rsidRPr="00A727D7" w:rsidTr="006B175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Τύπος:  </w:t>
            </w: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HP</w:t>
            </w: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117</w:t>
            </w: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A</w:t>
            </w:r>
            <w:r w:rsidRPr="00A727D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Γνήσιο  Κυανό 1000 Σελίδων</w:t>
            </w:r>
          </w:p>
        </w:tc>
        <w:tc>
          <w:tcPr>
            <w:tcW w:w="1080" w:type="dxa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A727D7" w:rsidRPr="00A727D7" w:rsidTr="006B175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727D7" w:rsidRPr="00A727D7" w:rsidRDefault="00A727D7" w:rsidP="00A727D7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727D7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 w:rsidRPr="00A727D7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727D7" w:rsidRPr="00A727D7" w:rsidRDefault="00A727D7" w:rsidP="00A727D7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A727D7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A727D7" w:rsidRDefault="00A727D7" w:rsidP="00A727D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9505E" w:rsidRPr="0019505E" w:rsidTr="006B175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ΕΙΔΟΣ: ΠΤΕΑ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-12</w:t>
            </w:r>
          </w:p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Μελάνι για εκτυπωτή EPSON WORKFORCE PRO WF-C5210</w:t>
            </w:r>
          </w:p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19505E" w:rsidRPr="0019505E" w:rsidTr="006B175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19505E" w:rsidRPr="0019505E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19505E" w:rsidRPr="0019505E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9505E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9505E" w:rsidRPr="0019505E" w:rsidTr="006B175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Τύπος: Γνήσιο Μελάνι Εκτυπωτή </w:t>
            </w:r>
            <w:proofErr w:type="spellStart"/>
            <w:r w:rsidRPr="0019505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InkJet</w:t>
            </w:r>
            <w:proofErr w:type="spellEnd"/>
            <w:r w:rsidRPr="0019505E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- ΜΑΥΡΟ Τ9451</w:t>
            </w:r>
          </w:p>
        </w:tc>
        <w:tc>
          <w:tcPr>
            <w:tcW w:w="1080" w:type="dxa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19505E" w:rsidRPr="0019505E" w:rsidTr="006B175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19505E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19505E"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9505E" w:rsidRPr="0019505E" w:rsidRDefault="0019505E" w:rsidP="0019505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19505E" w:rsidRDefault="0019505E" w:rsidP="00A727D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51F66" w:rsidRPr="00651F66" w:rsidTr="006B175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51F66" w:rsidRPr="0019505E" w:rsidRDefault="00651F66" w:rsidP="00651F66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ΕΙΔΟΣ: ΠΤΕΑ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-13</w:t>
            </w:r>
          </w:p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Μελάνι για εκτυπωτή EPSON WORKFORCE PRO WF-C5210</w:t>
            </w:r>
          </w:p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651F66" w:rsidRPr="00651F66" w:rsidTr="006B175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651F66" w:rsidRPr="00651F66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651F66" w:rsidRPr="00651F66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51F66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651F66" w:rsidRPr="00651F66" w:rsidTr="006B175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3261" w:type="dxa"/>
            <w:vAlign w:val="center"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Τύπος: Γνήσιο Μελάνι Εκτυπωτή </w:t>
            </w:r>
            <w:proofErr w:type="spellStart"/>
            <w:r w:rsidRPr="00651F6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InkJet</w:t>
            </w:r>
            <w:proofErr w:type="spellEnd"/>
            <w:r w:rsidRPr="00651F66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- ΚΙΤΡΙΝΟ Τ9454</w:t>
            </w:r>
          </w:p>
        </w:tc>
        <w:tc>
          <w:tcPr>
            <w:tcW w:w="1080" w:type="dxa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651F66" w:rsidRPr="00651F66" w:rsidTr="006B175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651F66" w:rsidRPr="00651F66" w:rsidRDefault="00651F66" w:rsidP="00651F6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651F66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651F66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1F66" w:rsidRPr="00651F66" w:rsidRDefault="00651F66" w:rsidP="00651F66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651F66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8319E1" w:rsidRDefault="008319E1" w:rsidP="00A727D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D1658" w:rsidRPr="00DD1658" w:rsidTr="006B175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D1658" w:rsidRPr="0019505E" w:rsidRDefault="00DD1658" w:rsidP="00DD1658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19505E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ΕΙΔΟΣ: ΠΤΕΑ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-14</w:t>
            </w:r>
          </w:p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Μελάνι για εκτυπωτή EPSON WORKFORCE PRO WF-C5210 </w:t>
            </w:r>
          </w:p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DD1658" w:rsidRPr="00DD1658" w:rsidTr="006B175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DD1658" w:rsidRPr="00DD1658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DD1658" w:rsidRPr="00DD1658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D1658" w:rsidRPr="00DD1658" w:rsidTr="006B175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Τύπος: Γνήσιο Μελάνι Εκτυπωτή </w:t>
            </w:r>
            <w:proofErr w:type="spellStart"/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InkJet</w:t>
            </w:r>
            <w:proofErr w:type="spellEnd"/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KYANO</w:t>
            </w:r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T</w:t>
            </w:r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9452</w:t>
            </w:r>
          </w:p>
        </w:tc>
        <w:tc>
          <w:tcPr>
            <w:tcW w:w="1080" w:type="dxa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DD1658" w:rsidRPr="00DD1658" w:rsidTr="006B175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D1658" w:rsidRPr="00DD1658" w:rsidRDefault="00DD1658" w:rsidP="00DD165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D1658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D165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658" w:rsidRDefault="00DD1658" w:rsidP="00A727D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D1658" w:rsidRPr="00DD1658" w:rsidTr="006B175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ΕΙΔΟΣ: ΠΤΕΑ</w:t>
            </w:r>
            <w:r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-15</w:t>
            </w:r>
            <w:bookmarkStart w:id="0" w:name="_GoBack"/>
            <w:bookmarkEnd w:id="0"/>
          </w:p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Μελάνι για εκτυπωτή EPSON WORKFORCE PRO WF-C5210</w:t>
            </w:r>
          </w:p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DD1658" w:rsidRPr="00DD1658" w:rsidTr="006B175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DD1658" w:rsidRPr="00DD1658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DD1658" w:rsidRPr="00DD1658" w:rsidTr="006B175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D1658" w:rsidRPr="00DD1658" w:rsidTr="006B1754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Τύπος: Γνήσιο Μελάνι Εκτυπωτή </w:t>
            </w:r>
            <w:proofErr w:type="spellStart"/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InkJet</w:t>
            </w:r>
            <w:proofErr w:type="spellEnd"/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ΜΑΝΤΖΕΝΤΑ </w:t>
            </w:r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T</w:t>
            </w:r>
            <w:r w:rsidRPr="00DD1658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9453</w:t>
            </w:r>
          </w:p>
        </w:tc>
        <w:tc>
          <w:tcPr>
            <w:tcW w:w="1080" w:type="dxa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DD1658" w:rsidRPr="00DD1658" w:rsidTr="006B1754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D1658" w:rsidRPr="00DD1658" w:rsidRDefault="00DD1658" w:rsidP="00DD1658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D1658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DD1658"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1658" w:rsidRPr="00DD1658" w:rsidRDefault="00DD1658" w:rsidP="00DD1658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D1658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D1658" w:rsidRPr="00A727D7" w:rsidRDefault="00DD1658" w:rsidP="00A727D7"/>
    <w:sectPr w:rsidR="00DD1658" w:rsidRPr="00A727D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6FE"/>
    <w:rsid w:val="00154428"/>
    <w:rsid w:val="0019505E"/>
    <w:rsid w:val="00254CB7"/>
    <w:rsid w:val="002F21F9"/>
    <w:rsid w:val="00340EAA"/>
    <w:rsid w:val="004F7CF3"/>
    <w:rsid w:val="005F039E"/>
    <w:rsid w:val="00651F66"/>
    <w:rsid w:val="00657E56"/>
    <w:rsid w:val="006F1623"/>
    <w:rsid w:val="008319E1"/>
    <w:rsid w:val="008961EF"/>
    <w:rsid w:val="0099259F"/>
    <w:rsid w:val="009B1C92"/>
    <w:rsid w:val="00A35B44"/>
    <w:rsid w:val="00A727D7"/>
    <w:rsid w:val="00AB3F14"/>
    <w:rsid w:val="00B946FE"/>
    <w:rsid w:val="00BA5045"/>
    <w:rsid w:val="00BB69DE"/>
    <w:rsid w:val="00C000F4"/>
    <w:rsid w:val="00C45C59"/>
    <w:rsid w:val="00D12709"/>
    <w:rsid w:val="00DD1658"/>
    <w:rsid w:val="00DE6039"/>
    <w:rsid w:val="00E24D1E"/>
    <w:rsid w:val="00FB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C31E"/>
  <w15:chartTrackingRefBased/>
  <w15:docId w15:val="{FB600C9E-0494-4368-9090-8F18B1ED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A734472B</Template>
  <TotalTime>52</TotalTime>
  <Pages>4</Pages>
  <Words>611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29</cp:revision>
  <dcterms:created xsi:type="dcterms:W3CDTF">2025-11-20T10:10:00Z</dcterms:created>
  <dcterms:modified xsi:type="dcterms:W3CDTF">2025-11-20T11:16:00Z</dcterms:modified>
</cp:coreProperties>
</file>